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66DC37AF" wp14:editId="7BCC2527">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911AB8" w:rsidRDefault="00A21A80" w:rsidP="00A21A80">
      <w:pPr>
        <w:jc w:val="center"/>
        <w:rPr>
          <w:rFonts w:ascii="Arial" w:hAnsi="Arial" w:cs="Arial"/>
          <w:b/>
          <w:bCs/>
          <w:caps/>
          <w:sz w:val="28"/>
          <w:szCs w:val="28"/>
        </w:rPr>
      </w:pPr>
      <w:r w:rsidRPr="00911AB8">
        <w:rPr>
          <w:rFonts w:ascii="Arial" w:hAnsi="Arial" w:cs="Arial"/>
          <w:b/>
          <w:bCs/>
          <w:caps/>
          <w:sz w:val="28"/>
          <w:szCs w:val="28"/>
        </w:rPr>
        <w:t xml:space="preserve">KLAIPĖDOS RAJONO SAVIVALDYBĖS </w:t>
      </w:r>
    </w:p>
    <w:p w14:paraId="6AEFBFF5" w14:textId="30F72029" w:rsidR="00A21A80" w:rsidRPr="00911AB8" w:rsidRDefault="00A21A80" w:rsidP="00A21A80">
      <w:pPr>
        <w:jc w:val="center"/>
        <w:rPr>
          <w:rFonts w:ascii="Arial" w:hAnsi="Arial" w:cs="Arial"/>
          <w:b/>
          <w:bCs/>
          <w:caps/>
          <w:sz w:val="28"/>
          <w:szCs w:val="28"/>
        </w:rPr>
      </w:pPr>
      <w:r w:rsidRPr="00911AB8">
        <w:rPr>
          <w:rFonts w:ascii="Arial" w:hAnsi="Arial" w:cs="Arial"/>
          <w:b/>
          <w:bCs/>
          <w:caps/>
          <w:sz w:val="28"/>
          <w:szCs w:val="28"/>
        </w:rPr>
        <w:t>ADMINISTRACIJA</w:t>
      </w:r>
    </w:p>
    <w:p w14:paraId="0AA40B60" w14:textId="77777777" w:rsidR="00A21A80" w:rsidRPr="00142E81" w:rsidRDefault="00A21A80" w:rsidP="00A21A80">
      <w:pPr>
        <w:jc w:val="center"/>
        <w:rPr>
          <w:rFonts w:ascii="Arial" w:hAnsi="Arial" w:cs="Arial"/>
          <w:b/>
          <w:bCs/>
          <w:caps/>
        </w:rPr>
      </w:pPr>
    </w:p>
    <w:tbl>
      <w:tblPr>
        <w:tblW w:w="10763" w:type="dxa"/>
        <w:tblLook w:val="04A0" w:firstRow="1" w:lastRow="0" w:firstColumn="1" w:lastColumn="0" w:noHBand="0" w:noVBand="1"/>
      </w:tblPr>
      <w:tblGrid>
        <w:gridCol w:w="5954"/>
        <w:gridCol w:w="4809"/>
      </w:tblGrid>
      <w:tr w:rsidR="00CA047E" w:rsidRPr="00142E81" w14:paraId="108F0B7A" w14:textId="77777777" w:rsidTr="00E765D7">
        <w:tc>
          <w:tcPr>
            <w:tcW w:w="5954" w:type="dxa"/>
          </w:tcPr>
          <w:p w14:paraId="6BE45822" w14:textId="77777777" w:rsidR="00CA047E" w:rsidRPr="00142E81" w:rsidRDefault="00CA047E" w:rsidP="00341011">
            <w:pPr>
              <w:rPr>
                <w:rFonts w:ascii="Arial" w:hAnsi="Arial" w:cs="Arial"/>
              </w:rPr>
            </w:pPr>
          </w:p>
        </w:tc>
        <w:tc>
          <w:tcPr>
            <w:tcW w:w="4809" w:type="dxa"/>
          </w:tcPr>
          <w:p w14:paraId="3215FCC6" w14:textId="77777777" w:rsidR="00CA047E" w:rsidRPr="00142E81" w:rsidRDefault="00CA047E" w:rsidP="009F7613">
            <w:pPr>
              <w:jc w:val="both"/>
              <w:rPr>
                <w:rFonts w:ascii="Arial" w:hAnsi="Arial" w:cs="Arial"/>
              </w:rPr>
            </w:pPr>
          </w:p>
        </w:tc>
      </w:tr>
    </w:tbl>
    <w:p w14:paraId="1A9A2F85" w14:textId="0DD055ED" w:rsidR="00AC63AA" w:rsidRPr="00142E81" w:rsidRDefault="00AC63AA" w:rsidP="00D40D57">
      <w:pPr>
        <w:tabs>
          <w:tab w:val="left" w:pos="1134"/>
          <w:tab w:val="left" w:pos="1418"/>
          <w:tab w:val="left" w:pos="1701"/>
        </w:tabs>
        <w:jc w:val="both"/>
        <w:rPr>
          <w:rFonts w:ascii="Arial" w:hAnsi="Arial" w:cs="Arial"/>
        </w:rPr>
      </w:pPr>
    </w:p>
    <w:p w14:paraId="3513544C" w14:textId="77777777" w:rsidR="00571A51" w:rsidRPr="00571A51" w:rsidRDefault="00571A51" w:rsidP="00571A51">
      <w:pPr>
        <w:tabs>
          <w:tab w:val="left" w:pos="1134"/>
          <w:tab w:val="left" w:pos="1418"/>
          <w:tab w:val="left" w:pos="1701"/>
        </w:tabs>
        <w:spacing w:line="276" w:lineRule="auto"/>
        <w:jc w:val="both"/>
        <w:rPr>
          <w:rFonts w:ascii="Arial" w:hAnsi="Arial" w:cs="Arial"/>
        </w:rPr>
      </w:pPr>
      <w:r w:rsidRPr="00571A51">
        <w:rPr>
          <w:rFonts w:ascii="Arial" w:hAnsi="Arial" w:cs="Arial"/>
        </w:rPr>
        <w:t xml:space="preserve">Klaipėdos rajono savivaldybės tarybai </w:t>
      </w:r>
      <w:r w:rsidRPr="00571A51">
        <w:rPr>
          <w:rFonts w:ascii="Arial" w:hAnsi="Arial" w:cs="Arial"/>
        </w:rPr>
        <w:tab/>
      </w:r>
    </w:p>
    <w:p w14:paraId="4195B190" w14:textId="77777777" w:rsidR="00571A51" w:rsidRPr="00571A51" w:rsidRDefault="00571A51" w:rsidP="00571A51">
      <w:pPr>
        <w:tabs>
          <w:tab w:val="left" w:pos="1134"/>
          <w:tab w:val="left" w:pos="1418"/>
          <w:tab w:val="left" w:pos="1701"/>
        </w:tabs>
        <w:spacing w:line="276" w:lineRule="auto"/>
        <w:jc w:val="both"/>
        <w:rPr>
          <w:rFonts w:ascii="Arial" w:hAnsi="Arial" w:cs="Arial"/>
        </w:rPr>
      </w:pPr>
    </w:p>
    <w:p w14:paraId="26C9C5DE" w14:textId="77777777" w:rsidR="00571A51" w:rsidRPr="00571A51" w:rsidRDefault="00571A51" w:rsidP="00571A51">
      <w:pPr>
        <w:tabs>
          <w:tab w:val="left" w:pos="1134"/>
          <w:tab w:val="left" w:pos="1418"/>
          <w:tab w:val="left" w:pos="1701"/>
        </w:tabs>
        <w:spacing w:line="276" w:lineRule="auto"/>
        <w:jc w:val="both"/>
        <w:rPr>
          <w:rFonts w:ascii="Arial" w:hAnsi="Arial" w:cs="Arial"/>
        </w:rPr>
      </w:pPr>
      <w:r w:rsidRPr="00571A51">
        <w:rPr>
          <w:rFonts w:ascii="Arial" w:hAnsi="Arial" w:cs="Arial"/>
        </w:rPr>
        <w:tab/>
      </w:r>
      <w:r w:rsidRPr="00571A51">
        <w:rPr>
          <w:rFonts w:ascii="Arial" w:hAnsi="Arial" w:cs="Arial"/>
        </w:rPr>
        <w:tab/>
      </w:r>
    </w:p>
    <w:p w14:paraId="25B8A659" w14:textId="77777777" w:rsidR="00571A51" w:rsidRPr="00571A51" w:rsidRDefault="00571A51" w:rsidP="00571A51">
      <w:pPr>
        <w:tabs>
          <w:tab w:val="left" w:pos="1134"/>
          <w:tab w:val="left" w:pos="1418"/>
          <w:tab w:val="left" w:pos="1701"/>
        </w:tabs>
        <w:spacing w:line="276" w:lineRule="auto"/>
        <w:jc w:val="both"/>
        <w:rPr>
          <w:rFonts w:ascii="Arial" w:hAnsi="Arial" w:cs="Arial"/>
        </w:rPr>
      </w:pPr>
      <w:r w:rsidRPr="00571A51">
        <w:rPr>
          <w:rFonts w:ascii="Arial" w:hAnsi="Arial" w:cs="Arial"/>
        </w:rPr>
        <w:t xml:space="preserve">                                                                                             </w:t>
      </w:r>
    </w:p>
    <w:p w14:paraId="37D26FDC" w14:textId="62915C28" w:rsidR="00571A51" w:rsidRPr="00571A51" w:rsidRDefault="0067192A" w:rsidP="00695942">
      <w:pPr>
        <w:tabs>
          <w:tab w:val="left" w:pos="1134"/>
          <w:tab w:val="left" w:pos="1418"/>
          <w:tab w:val="left" w:pos="1701"/>
        </w:tabs>
        <w:spacing w:line="276" w:lineRule="auto"/>
        <w:jc w:val="both"/>
        <w:rPr>
          <w:rFonts w:ascii="Arial" w:hAnsi="Arial" w:cs="Arial"/>
          <w:b/>
          <w:bCs/>
        </w:rPr>
      </w:pPr>
      <w:r w:rsidRPr="00571A51">
        <w:rPr>
          <w:rFonts w:ascii="Arial" w:hAnsi="Arial" w:cs="Arial"/>
          <w:b/>
          <w:bCs/>
        </w:rPr>
        <w:t xml:space="preserve">INFORMACIJA </w:t>
      </w:r>
      <w:r w:rsidRPr="00695942">
        <w:rPr>
          <w:rFonts w:ascii="Arial" w:hAnsi="Arial" w:cs="Arial"/>
          <w:b/>
          <w:bCs/>
        </w:rPr>
        <w:t xml:space="preserve">DĖL VIEŠOJO TRANSPORTO </w:t>
      </w:r>
      <w:r w:rsidRPr="0067192A">
        <w:rPr>
          <w:rFonts w:ascii="Arial" w:hAnsi="Arial" w:cs="Arial"/>
          <w:b/>
          <w:bCs/>
        </w:rPr>
        <w:t xml:space="preserve">SITUACIJOS KLAIPĖDOS RAJONE </w:t>
      </w:r>
    </w:p>
    <w:p w14:paraId="1F1A285C" w14:textId="77777777" w:rsidR="00571A51" w:rsidRPr="00571A51" w:rsidRDefault="00571A51" w:rsidP="00571A51">
      <w:pPr>
        <w:tabs>
          <w:tab w:val="left" w:pos="1134"/>
          <w:tab w:val="left" w:pos="1418"/>
          <w:tab w:val="left" w:pos="1701"/>
        </w:tabs>
        <w:spacing w:line="276" w:lineRule="auto"/>
        <w:jc w:val="both"/>
        <w:rPr>
          <w:rFonts w:ascii="Arial" w:hAnsi="Arial" w:cs="Arial"/>
        </w:rPr>
      </w:pPr>
    </w:p>
    <w:p w14:paraId="498B184E" w14:textId="77777777" w:rsidR="00571A51" w:rsidRPr="003504D0" w:rsidRDefault="00571A51" w:rsidP="00571A51">
      <w:pPr>
        <w:tabs>
          <w:tab w:val="left" w:pos="1134"/>
          <w:tab w:val="left" w:pos="1418"/>
          <w:tab w:val="left" w:pos="1701"/>
        </w:tabs>
        <w:spacing w:line="276" w:lineRule="auto"/>
        <w:jc w:val="both"/>
        <w:rPr>
          <w:rFonts w:ascii="Arial" w:hAnsi="Arial" w:cs="Arial"/>
        </w:rPr>
      </w:pPr>
    </w:p>
    <w:p w14:paraId="6E54D5A0" w14:textId="357766E8" w:rsidR="009E3F5A" w:rsidRDefault="00997B7C" w:rsidP="000479B8">
      <w:pPr>
        <w:tabs>
          <w:tab w:val="left" w:pos="1134"/>
          <w:tab w:val="left" w:pos="1418"/>
          <w:tab w:val="left" w:pos="1701"/>
        </w:tabs>
        <w:spacing w:line="276" w:lineRule="auto"/>
        <w:jc w:val="both"/>
        <w:rPr>
          <w:rFonts w:ascii="Arial" w:hAnsi="Arial" w:cs="Arial"/>
        </w:rPr>
      </w:pPr>
      <w:r w:rsidRPr="003504D0">
        <w:rPr>
          <w:rFonts w:ascii="Arial" w:hAnsi="Arial" w:cs="Arial"/>
        </w:rPr>
        <w:tab/>
      </w:r>
      <w:r w:rsidR="00605708" w:rsidRPr="003504D0">
        <w:rPr>
          <w:rFonts w:ascii="Arial" w:hAnsi="Arial" w:cs="Arial"/>
        </w:rPr>
        <w:t xml:space="preserve"> </w:t>
      </w:r>
      <w:r w:rsidR="00A242A0" w:rsidRPr="00A242A0">
        <w:rPr>
          <w:rFonts w:ascii="Arial" w:hAnsi="Arial" w:cs="Arial"/>
        </w:rPr>
        <w:t>Vadovaudamasis Klaipėdos rajono savivaldybės tarybos veiklos reglamentu, teikiu susipažinti su VšĮ „Klaipėdos keleivinis transportas“ parengta informacija apie viešojo transporto situaciją Klaipėdos rajone per dešimties mėnesių laikotarpį bei galimų pokyčių pristatymu Klaipėdos rajono savivaldybėje.</w:t>
      </w:r>
    </w:p>
    <w:p w14:paraId="031D1E13" w14:textId="75554721" w:rsidR="005A6B65" w:rsidRPr="003504D0" w:rsidRDefault="00636DEF" w:rsidP="000479B8">
      <w:pPr>
        <w:tabs>
          <w:tab w:val="left" w:pos="1134"/>
          <w:tab w:val="left" w:pos="1418"/>
          <w:tab w:val="left" w:pos="1701"/>
        </w:tabs>
        <w:spacing w:line="276" w:lineRule="auto"/>
        <w:jc w:val="both"/>
        <w:rPr>
          <w:rFonts w:ascii="Arial" w:hAnsi="Arial" w:cs="Arial"/>
        </w:rPr>
      </w:pPr>
      <w:r>
        <w:rPr>
          <w:rFonts w:ascii="Arial" w:hAnsi="Arial" w:cs="Arial"/>
        </w:rPr>
        <w:tab/>
      </w:r>
      <w:r w:rsidR="00E26E3A" w:rsidRPr="00E26E3A">
        <w:rPr>
          <w:rFonts w:ascii="Arial" w:hAnsi="Arial" w:cs="Arial"/>
        </w:rPr>
        <w:t xml:space="preserve">PRIDEDAMA. </w:t>
      </w:r>
      <w:r w:rsidR="00825644">
        <w:rPr>
          <w:rFonts w:ascii="Arial" w:hAnsi="Arial" w:cs="Arial"/>
        </w:rPr>
        <w:t>V</w:t>
      </w:r>
      <w:r w:rsidR="009E5D5D">
        <w:rPr>
          <w:rFonts w:ascii="Arial" w:hAnsi="Arial" w:cs="Arial"/>
        </w:rPr>
        <w:t xml:space="preserve">iešojo transporto situacijos </w:t>
      </w:r>
      <w:r w:rsidR="00C8621F" w:rsidRPr="00E26E3A">
        <w:rPr>
          <w:rFonts w:ascii="Arial" w:hAnsi="Arial" w:cs="Arial"/>
        </w:rPr>
        <w:t>Klaipėdos rajon</w:t>
      </w:r>
      <w:r w:rsidR="00C8621F">
        <w:rPr>
          <w:rFonts w:ascii="Arial" w:hAnsi="Arial" w:cs="Arial"/>
        </w:rPr>
        <w:t xml:space="preserve">e </w:t>
      </w:r>
      <w:r w:rsidR="00E26E3A" w:rsidRPr="00E26E3A">
        <w:rPr>
          <w:rFonts w:ascii="Arial" w:hAnsi="Arial" w:cs="Arial"/>
        </w:rPr>
        <w:t>pristatymo medžiaga.</w:t>
      </w:r>
    </w:p>
    <w:p w14:paraId="2A05A488" w14:textId="0F178454" w:rsidR="009F4AD9" w:rsidRPr="003504D0" w:rsidRDefault="00BC2186" w:rsidP="000479B8">
      <w:pPr>
        <w:tabs>
          <w:tab w:val="left" w:pos="1134"/>
          <w:tab w:val="left" w:pos="1418"/>
          <w:tab w:val="left" w:pos="1701"/>
        </w:tabs>
        <w:spacing w:line="276" w:lineRule="auto"/>
        <w:jc w:val="both"/>
        <w:rPr>
          <w:rFonts w:ascii="Arial" w:hAnsi="Arial" w:cs="Arial"/>
        </w:rPr>
      </w:pPr>
      <w:r w:rsidRPr="003504D0">
        <w:rPr>
          <w:rFonts w:ascii="Arial" w:hAnsi="Arial" w:cs="Arial"/>
        </w:rPr>
        <w:t xml:space="preserve"> </w:t>
      </w:r>
      <w:r w:rsidR="00451C8E" w:rsidRPr="003504D0">
        <w:rPr>
          <w:rFonts w:ascii="Arial" w:hAnsi="Arial" w:cs="Arial"/>
        </w:rPr>
        <w:tab/>
      </w:r>
    </w:p>
    <w:p w14:paraId="18954301" w14:textId="77777777" w:rsidR="00214FEE" w:rsidRPr="003504D0" w:rsidRDefault="00214FEE" w:rsidP="000E5AF4">
      <w:pPr>
        <w:tabs>
          <w:tab w:val="left" w:pos="1134"/>
          <w:tab w:val="left" w:pos="1418"/>
          <w:tab w:val="left" w:pos="1701"/>
        </w:tabs>
        <w:spacing w:line="276" w:lineRule="auto"/>
        <w:jc w:val="both"/>
        <w:rPr>
          <w:rFonts w:ascii="Arial" w:hAnsi="Arial" w:cs="Arial"/>
        </w:rPr>
      </w:pPr>
    </w:p>
    <w:p w14:paraId="17421865" w14:textId="1158D94E" w:rsidR="002A5D92" w:rsidRPr="003504D0" w:rsidRDefault="009F4AD9" w:rsidP="000E5AF4">
      <w:pPr>
        <w:tabs>
          <w:tab w:val="left" w:pos="1134"/>
          <w:tab w:val="left" w:pos="1418"/>
          <w:tab w:val="left" w:pos="1701"/>
        </w:tabs>
        <w:spacing w:line="276" w:lineRule="auto"/>
        <w:jc w:val="both"/>
        <w:rPr>
          <w:rFonts w:ascii="Arial" w:hAnsi="Arial" w:cs="Arial"/>
        </w:rPr>
      </w:pPr>
      <w:r w:rsidRPr="003504D0">
        <w:rPr>
          <w:rFonts w:ascii="Arial" w:hAnsi="Arial" w:cs="Arial"/>
        </w:rPr>
        <w:tab/>
      </w:r>
    </w:p>
    <w:p w14:paraId="47CF4BAF" w14:textId="42714D32" w:rsidR="00E45078" w:rsidRPr="00E45078" w:rsidRDefault="00E45078" w:rsidP="00E346F3">
      <w:pPr>
        <w:tabs>
          <w:tab w:val="left" w:pos="1134"/>
          <w:tab w:val="left" w:pos="1418"/>
          <w:tab w:val="left" w:pos="7140"/>
        </w:tabs>
        <w:spacing w:line="276" w:lineRule="auto"/>
        <w:jc w:val="both"/>
        <w:rPr>
          <w:rFonts w:ascii="Arial" w:hAnsi="Arial" w:cs="Arial"/>
        </w:rPr>
      </w:pPr>
      <w:r w:rsidRPr="00E45078">
        <w:rPr>
          <w:rFonts w:ascii="Arial" w:hAnsi="Arial" w:cs="Arial"/>
        </w:rPr>
        <w:t xml:space="preserve">Direktoriaus </w:t>
      </w:r>
      <w:r w:rsidR="00E346F3">
        <w:rPr>
          <w:rFonts w:ascii="Arial" w:hAnsi="Arial" w:cs="Arial"/>
        </w:rPr>
        <w:tab/>
      </w:r>
      <w:r w:rsidR="00E346F3">
        <w:rPr>
          <w:rFonts w:ascii="Arial" w:hAnsi="Arial" w:cs="Arial"/>
        </w:rPr>
        <w:tab/>
        <w:t>Jevgenijus Bardauskas</w:t>
      </w:r>
    </w:p>
    <w:p w14:paraId="44F406F2" w14:textId="77777777" w:rsidR="000E5AF4" w:rsidRDefault="000E5AF4" w:rsidP="000E5AF4">
      <w:pPr>
        <w:tabs>
          <w:tab w:val="left" w:pos="1134"/>
          <w:tab w:val="left" w:pos="1418"/>
          <w:tab w:val="left" w:pos="1701"/>
        </w:tabs>
        <w:spacing w:line="276" w:lineRule="auto"/>
        <w:jc w:val="both"/>
        <w:rPr>
          <w:rFonts w:ascii="Arial" w:hAnsi="Arial" w:cs="Arial"/>
        </w:rPr>
      </w:pPr>
    </w:p>
    <w:p w14:paraId="0D1F33BC" w14:textId="77777777" w:rsidR="000E5AF4" w:rsidRDefault="000E5AF4" w:rsidP="000E5AF4">
      <w:pPr>
        <w:tabs>
          <w:tab w:val="left" w:pos="1134"/>
          <w:tab w:val="left" w:pos="1418"/>
          <w:tab w:val="left" w:pos="1701"/>
        </w:tabs>
        <w:spacing w:line="276" w:lineRule="auto"/>
        <w:jc w:val="both"/>
        <w:rPr>
          <w:rFonts w:ascii="Arial" w:hAnsi="Arial" w:cs="Arial"/>
        </w:rPr>
      </w:pPr>
    </w:p>
    <w:p w14:paraId="067EF2E1" w14:textId="77777777" w:rsidR="00214FEE" w:rsidRDefault="00214FEE" w:rsidP="000E5AF4">
      <w:pPr>
        <w:tabs>
          <w:tab w:val="left" w:pos="1134"/>
          <w:tab w:val="left" w:pos="1418"/>
          <w:tab w:val="left" w:pos="1701"/>
        </w:tabs>
        <w:spacing w:line="276" w:lineRule="auto"/>
        <w:jc w:val="both"/>
        <w:rPr>
          <w:rFonts w:ascii="Arial" w:hAnsi="Arial" w:cs="Arial"/>
        </w:rPr>
      </w:pPr>
    </w:p>
    <w:p w14:paraId="0DA36727" w14:textId="77777777" w:rsidR="000779A5" w:rsidRDefault="000779A5" w:rsidP="000E5AF4">
      <w:pPr>
        <w:tabs>
          <w:tab w:val="left" w:pos="1134"/>
          <w:tab w:val="left" w:pos="1418"/>
          <w:tab w:val="left" w:pos="1701"/>
        </w:tabs>
        <w:spacing w:line="276" w:lineRule="auto"/>
        <w:jc w:val="both"/>
        <w:rPr>
          <w:rFonts w:ascii="Arial" w:hAnsi="Arial" w:cs="Arial"/>
        </w:rPr>
      </w:pPr>
    </w:p>
    <w:p w14:paraId="65CEE799" w14:textId="77777777" w:rsidR="000779A5" w:rsidRDefault="000779A5" w:rsidP="000E5AF4">
      <w:pPr>
        <w:tabs>
          <w:tab w:val="left" w:pos="1134"/>
          <w:tab w:val="left" w:pos="1418"/>
          <w:tab w:val="left" w:pos="1701"/>
        </w:tabs>
        <w:spacing w:line="276" w:lineRule="auto"/>
        <w:jc w:val="both"/>
        <w:rPr>
          <w:rFonts w:ascii="Arial" w:hAnsi="Arial" w:cs="Arial"/>
        </w:rPr>
      </w:pPr>
    </w:p>
    <w:p w14:paraId="53E05A26" w14:textId="77777777" w:rsidR="000779A5" w:rsidRDefault="000779A5" w:rsidP="000E5AF4">
      <w:pPr>
        <w:tabs>
          <w:tab w:val="left" w:pos="1134"/>
          <w:tab w:val="left" w:pos="1418"/>
          <w:tab w:val="left" w:pos="1701"/>
        </w:tabs>
        <w:spacing w:line="276" w:lineRule="auto"/>
        <w:jc w:val="both"/>
        <w:rPr>
          <w:rFonts w:ascii="Arial" w:hAnsi="Arial" w:cs="Arial"/>
        </w:rPr>
      </w:pPr>
    </w:p>
    <w:p w14:paraId="57EE3427" w14:textId="77777777" w:rsidR="000779A5" w:rsidRDefault="000779A5" w:rsidP="000E5AF4">
      <w:pPr>
        <w:tabs>
          <w:tab w:val="left" w:pos="1134"/>
          <w:tab w:val="left" w:pos="1418"/>
          <w:tab w:val="left" w:pos="1701"/>
        </w:tabs>
        <w:spacing w:line="276" w:lineRule="auto"/>
        <w:jc w:val="both"/>
        <w:rPr>
          <w:rFonts w:ascii="Arial" w:hAnsi="Arial" w:cs="Arial"/>
        </w:rPr>
      </w:pPr>
    </w:p>
    <w:p w14:paraId="69D3FAB7" w14:textId="77777777" w:rsidR="000779A5" w:rsidRDefault="000779A5" w:rsidP="000E5AF4">
      <w:pPr>
        <w:tabs>
          <w:tab w:val="left" w:pos="1134"/>
          <w:tab w:val="left" w:pos="1418"/>
          <w:tab w:val="left" w:pos="1701"/>
        </w:tabs>
        <w:spacing w:line="276" w:lineRule="auto"/>
        <w:jc w:val="both"/>
        <w:rPr>
          <w:rFonts w:ascii="Arial" w:hAnsi="Arial" w:cs="Arial"/>
        </w:rPr>
      </w:pPr>
    </w:p>
    <w:p w14:paraId="1386CC47" w14:textId="77777777" w:rsidR="000779A5" w:rsidRDefault="000779A5" w:rsidP="000E5AF4">
      <w:pPr>
        <w:tabs>
          <w:tab w:val="left" w:pos="1134"/>
          <w:tab w:val="left" w:pos="1418"/>
          <w:tab w:val="left" w:pos="1701"/>
        </w:tabs>
        <w:spacing w:line="276" w:lineRule="auto"/>
        <w:jc w:val="both"/>
        <w:rPr>
          <w:rFonts w:ascii="Arial" w:hAnsi="Arial" w:cs="Arial"/>
        </w:rPr>
      </w:pPr>
    </w:p>
    <w:p w14:paraId="7974B2A3" w14:textId="77777777" w:rsidR="000779A5" w:rsidRDefault="000779A5" w:rsidP="000E5AF4">
      <w:pPr>
        <w:tabs>
          <w:tab w:val="left" w:pos="1134"/>
          <w:tab w:val="left" w:pos="1418"/>
          <w:tab w:val="left" w:pos="1701"/>
        </w:tabs>
        <w:spacing w:line="276" w:lineRule="auto"/>
        <w:jc w:val="both"/>
        <w:rPr>
          <w:rFonts w:ascii="Arial" w:hAnsi="Arial" w:cs="Arial"/>
        </w:rPr>
      </w:pPr>
    </w:p>
    <w:p w14:paraId="56E1E1B8" w14:textId="77777777" w:rsidR="000779A5" w:rsidRDefault="000779A5" w:rsidP="000E5AF4">
      <w:pPr>
        <w:tabs>
          <w:tab w:val="left" w:pos="1134"/>
          <w:tab w:val="left" w:pos="1418"/>
          <w:tab w:val="left" w:pos="1701"/>
        </w:tabs>
        <w:spacing w:line="276" w:lineRule="auto"/>
        <w:jc w:val="both"/>
        <w:rPr>
          <w:rFonts w:ascii="Arial" w:hAnsi="Arial" w:cs="Arial"/>
        </w:rPr>
      </w:pPr>
    </w:p>
    <w:p w14:paraId="2D0A344F" w14:textId="77777777" w:rsidR="00D613D9" w:rsidRDefault="00D613D9" w:rsidP="000E5AF4">
      <w:pPr>
        <w:tabs>
          <w:tab w:val="left" w:pos="1134"/>
          <w:tab w:val="left" w:pos="1418"/>
          <w:tab w:val="left" w:pos="1701"/>
        </w:tabs>
        <w:spacing w:line="276" w:lineRule="auto"/>
        <w:jc w:val="both"/>
        <w:rPr>
          <w:rFonts w:ascii="Arial" w:hAnsi="Arial" w:cs="Arial"/>
        </w:rPr>
      </w:pPr>
    </w:p>
    <w:p w14:paraId="0A9BFE9E" w14:textId="77777777" w:rsidR="00286D1B" w:rsidRDefault="00286D1B" w:rsidP="000E5AF4">
      <w:pPr>
        <w:tabs>
          <w:tab w:val="left" w:pos="1134"/>
          <w:tab w:val="left" w:pos="1418"/>
          <w:tab w:val="left" w:pos="1701"/>
        </w:tabs>
        <w:spacing w:line="276" w:lineRule="auto"/>
        <w:jc w:val="both"/>
        <w:rPr>
          <w:rFonts w:ascii="Arial" w:hAnsi="Arial" w:cs="Arial"/>
        </w:rPr>
      </w:pPr>
    </w:p>
    <w:p w14:paraId="616E90F9" w14:textId="77777777" w:rsidR="00286D1B" w:rsidRDefault="00286D1B" w:rsidP="000E5AF4">
      <w:pPr>
        <w:tabs>
          <w:tab w:val="left" w:pos="1134"/>
          <w:tab w:val="left" w:pos="1418"/>
          <w:tab w:val="left" w:pos="1701"/>
        </w:tabs>
        <w:spacing w:line="276" w:lineRule="auto"/>
        <w:jc w:val="both"/>
        <w:rPr>
          <w:rFonts w:ascii="Arial" w:hAnsi="Arial" w:cs="Arial"/>
        </w:rPr>
      </w:pPr>
    </w:p>
    <w:p w14:paraId="232174B5" w14:textId="100D2DCB" w:rsidR="00CF1E2B" w:rsidRPr="000E5AF4" w:rsidRDefault="00CF1E2B" w:rsidP="000E5AF4">
      <w:pPr>
        <w:tabs>
          <w:tab w:val="left" w:pos="1134"/>
          <w:tab w:val="left" w:pos="1418"/>
          <w:tab w:val="left" w:pos="1701"/>
        </w:tabs>
        <w:spacing w:line="276" w:lineRule="auto"/>
        <w:jc w:val="both"/>
        <w:rPr>
          <w:rFonts w:ascii="Arial" w:hAnsi="Arial" w:cs="Arial"/>
        </w:rPr>
      </w:pPr>
    </w:p>
    <w:p w14:paraId="64A274FF" w14:textId="476F59F1" w:rsidR="00D1226D" w:rsidRPr="000E5AF4" w:rsidRDefault="00D1226D" w:rsidP="000E5AF4">
      <w:pPr>
        <w:tabs>
          <w:tab w:val="left" w:pos="1134"/>
          <w:tab w:val="left" w:pos="1418"/>
          <w:tab w:val="left" w:pos="1701"/>
        </w:tabs>
        <w:spacing w:line="276" w:lineRule="auto"/>
        <w:jc w:val="both"/>
        <w:rPr>
          <w:rFonts w:ascii="Arial" w:hAnsi="Arial" w:cs="Arial"/>
        </w:rPr>
      </w:pPr>
    </w:p>
    <w:p w14:paraId="1045058B" w14:textId="519994A7" w:rsidR="00EE31D4" w:rsidRPr="000E5AF4" w:rsidRDefault="000779A5" w:rsidP="000E5AF4">
      <w:pPr>
        <w:tabs>
          <w:tab w:val="left" w:pos="1134"/>
          <w:tab w:val="left" w:pos="1418"/>
          <w:tab w:val="left" w:pos="1701"/>
        </w:tabs>
        <w:spacing w:line="276" w:lineRule="auto"/>
        <w:jc w:val="both"/>
        <w:rPr>
          <w:rFonts w:ascii="Arial" w:hAnsi="Arial" w:cs="Arial"/>
        </w:rPr>
      </w:pPr>
      <w:r w:rsidRPr="000779A5">
        <w:rPr>
          <w:rFonts w:ascii="Arial" w:hAnsi="Arial" w:cs="Arial"/>
        </w:rPr>
        <w:t>Algirdas Ronkus</w:t>
      </w:r>
    </w:p>
    <w:p w14:paraId="6996E6DA" w14:textId="05BEE2FB" w:rsidR="00733C69" w:rsidRPr="00871B87" w:rsidRDefault="00630EEA" w:rsidP="00871B87">
      <w:pPr>
        <w:tabs>
          <w:tab w:val="left" w:pos="1134"/>
          <w:tab w:val="left" w:pos="1418"/>
          <w:tab w:val="left" w:pos="1701"/>
        </w:tabs>
        <w:spacing w:line="276" w:lineRule="auto"/>
        <w:jc w:val="both"/>
      </w:pPr>
      <w:r w:rsidRPr="000E5AF4">
        <w:rPr>
          <w:rFonts w:ascii="Arial" w:hAnsi="Arial" w:cs="Arial"/>
        </w:rPr>
        <w:t>Rita Rudgalvienė</w:t>
      </w:r>
      <w:r w:rsidR="002100E9" w:rsidRPr="000E5AF4">
        <w:rPr>
          <w:rFonts w:ascii="Arial" w:hAnsi="Arial" w:cs="Arial"/>
        </w:rPr>
        <w:t>, tel.</w:t>
      </w:r>
      <w:r w:rsidR="006073A2" w:rsidRPr="000E5AF4">
        <w:rPr>
          <w:rFonts w:ascii="Arial" w:hAnsi="Arial" w:cs="Arial"/>
        </w:rPr>
        <w:t>:</w:t>
      </w:r>
      <w:r w:rsidR="00E61F93" w:rsidRPr="000E5AF4">
        <w:rPr>
          <w:rFonts w:ascii="Arial" w:hAnsi="Arial" w:cs="Arial"/>
        </w:rPr>
        <w:t xml:space="preserve"> </w:t>
      </w:r>
      <w:r w:rsidR="00932A8D">
        <w:rPr>
          <w:rFonts w:ascii="Arial" w:hAnsi="Arial" w:cs="Arial"/>
        </w:rPr>
        <w:t>+370</w:t>
      </w:r>
      <w:r w:rsidR="00E61F93" w:rsidRPr="000E5AF4">
        <w:rPr>
          <w:rFonts w:ascii="Arial" w:hAnsi="Arial" w:cs="Arial"/>
        </w:rPr>
        <w:t> 610 40 855</w:t>
      </w:r>
      <w:r w:rsidR="006073A2" w:rsidRPr="000E5AF4">
        <w:rPr>
          <w:rFonts w:ascii="Arial" w:hAnsi="Arial" w:cs="Arial"/>
        </w:rPr>
        <w:t xml:space="preserve">, </w:t>
      </w:r>
      <w:r w:rsidR="002100E9" w:rsidRPr="000E5AF4">
        <w:rPr>
          <w:rFonts w:ascii="Arial" w:hAnsi="Arial" w:cs="Arial"/>
        </w:rPr>
        <w:t>el. p.</w:t>
      </w:r>
      <w:r w:rsidRPr="000E5AF4">
        <w:rPr>
          <w:rFonts w:ascii="Arial" w:hAnsi="Arial" w:cs="Arial"/>
        </w:rPr>
        <w:t xml:space="preserve"> </w:t>
      </w:r>
      <w:hyperlink r:id="rId9" w:history="1">
        <w:r w:rsidRPr="000E5AF4">
          <w:rPr>
            <w:rStyle w:val="Hipersaitas"/>
            <w:rFonts w:ascii="Arial" w:hAnsi="Arial" w:cs="Arial"/>
          </w:rPr>
          <w:t>rita.rudgalviene@klaipedos-r.lt</w:t>
        </w:r>
      </w:hyperlink>
    </w:p>
    <w:sectPr w:rsidR="00733C69" w:rsidRPr="00871B87" w:rsidSect="00C757D8">
      <w:footerReference w:type="first" r:id="rId10"/>
      <w:type w:val="continuous"/>
      <w:pgSz w:w="11906" w:h="16838" w:code="9"/>
      <w:pgMar w:top="1134" w:right="567" w:bottom="1134" w:left="1701"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75180" w14:textId="77777777" w:rsidR="008C33F9" w:rsidRDefault="008C33F9" w:rsidP="00F3669A">
      <w:r>
        <w:separator/>
      </w:r>
    </w:p>
  </w:endnote>
  <w:endnote w:type="continuationSeparator" w:id="0">
    <w:p w14:paraId="5D728DE1" w14:textId="77777777" w:rsidR="008C33F9" w:rsidRDefault="008C33F9"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eastAsia="lt-LT"/>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BB9656"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1CD72E1D"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1161B0B6"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3E3F5A6C"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(8 46) </w:t>
    </w:r>
    <w:r w:rsidR="003063A4">
      <w:rPr>
        <w:sz w:val="20"/>
        <w:szCs w:val="20"/>
      </w:rPr>
      <w:t xml:space="preserve"> </w:t>
    </w:r>
    <w:r w:rsidR="003063A4" w:rsidRPr="006073A2">
      <w:rPr>
        <w:sz w:val="20"/>
        <w:szCs w:val="20"/>
      </w:rPr>
      <w:t xml:space="preserve">42 11 16 </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8284" w14:textId="77777777" w:rsidR="008C33F9" w:rsidRDefault="008C33F9" w:rsidP="00F3669A">
      <w:r>
        <w:separator/>
      </w:r>
    </w:p>
  </w:footnote>
  <w:footnote w:type="continuationSeparator" w:id="0">
    <w:p w14:paraId="037767C8" w14:textId="77777777" w:rsidR="008C33F9" w:rsidRDefault="008C33F9"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A1175"/>
    <w:multiLevelType w:val="hybridMultilevel"/>
    <w:tmpl w:val="DB608B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553A6241"/>
    <w:multiLevelType w:val="hybridMultilevel"/>
    <w:tmpl w:val="1770916E"/>
    <w:lvl w:ilvl="0" w:tplc="D9E2703C">
      <w:start w:val="1"/>
      <w:numFmt w:val="decimal"/>
      <w:lvlText w:val="%1."/>
      <w:lvlJc w:val="left"/>
      <w:pPr>
        <w:ind w:left="1500" w:hanging="360"/>
      </w:pPr>
      <w:rPr>
        <w:rFonts w:hint="default"/>
      </w:rPr>
    </w:lvl>
    <w:lvl w:ilvl="1" w:tplc="04270019">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70D744E5"/>
    <w:multiLevelType w:val="hybridMultilevel"/>
    <w:tmpl w:val="EA86B9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2442">
    <w:abstractNumId w:val="1"/>
  </w:num>
  <w:num w:numId="2" w16cid:durableId="877402021">
    <w:abstractNumId w:val="2"/>
  </w:num>
  <w:num w:numId="3" w16cid:durableId="639772691">
    <w:abstractNumId w:val="4"/>
  </w:num>
  <w:num w:numId="4" w16cid:durableId="1189762348">
    <w:abstractNumId w:val="7"/>
  </w:num>
  <w:num w:numId="5" w16cid:durableId="1121416347">
    <w:abstractNumId w:val="3"/>
  </w:num>
  <w:num w:numId="6" w16cid:durableId="1319505109">
    <w:abstractNumId w:val="5"/>
  </w:num>
  <w:num w:numId="7" w16cid:durableId="1614169562">
    <w:abstractNumId w:val="0"/>
  </w:num>
  <w:num w:numId="8" w16cid:durableId="690882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1C7F"/>
    <w:rsid w:val="00002195"/>
    <w:rsid w:val="000030DD"/>
    <w:rsid w:val="00003755"/>
    <w:rsid w:val="00003BCB"/>
    <w:rsid w:val="00007332"/>
    <w:rsid w:val="00007819"/>
    <w:rsid w:val="00012987"/>
    <w:rsid w:val="00012A98"/>
    <w:rsid w:val="00013E8F"/>
    <w:rsid w:val="00015CDC"/>
    <w:rsid w:val="0001649C"/>
    <w:rsid w:val="00021A50"/>
    <w:rsid w:val="0002339C"/>
    <w:rsid w:val="0002518A"/>
    <w:rsid w:val="000270AB"/>
    <w:rsid w:val="0002712D"/>
    <w:rsid w:val="00027519"/>
    <w:rsid w:val="000313AD"/>
    <w:rsid w:val="000319FE"/>
    <w:rsid w:val="00033D8D"/>
    <w:rsid w:val="00033F37"/>
    <w:rsid w:val="00034462"/>
    <w:rsid w:val="00034B91"/>
    <w:rsid w:val="00034B9F"/>
    <w:rsid w:val="00034D68"/>
    <w:rsid w:val="00034EE8"/>
    <w:rsid w:val="0003504A"/>
    <w:rsid w:val="000361DC"/>
    <w:rsid w:val="00040AB4"/>
    <w:rsid w:val="0004384C"/>
    <w:rsid w:val="00044836"/>
    <w:rsid w:val="00045739"/>
    <w:rsid w:val="0004612C"/>
    <w:rsid w:val="000479B8"/>
    <w:rsid w:val="0005188E"/>
    <w:rsid w:val="00051E5B"/>
    <w:rsid w:val="000544B2"/>
    <w:rsid w:val="00063A73"/>
    <w:rsid w:val="000656A4"/>
    <w:rsid w:val="00075C0D"/>
    <w:rsid w:val="00076375"/>
    <w:rsid w:val="0007657B"/>
    <w:rsid w:val="000779A5"/>
    <w:rsid w:val="00080DAA"/>
    <w:rsid w:val="00082CAE"/>
    <w:rsid w:val="00084E86"/>
    <w:rsid w:val="00085CA7"/>
    <w:rsid w:val="00087326"/>
    <w:rsid w:val="00094638"/>
    <w:rsid w:val="00094E03"/>
    <w:rsid w:val="000959A7"/>
    <w:rsid w:val="00095D16"/>
    <w:rsid w:val="00096F0B"/>
    <w:rsid w:val="000A2600"/>
    <w:rsid w:val="000A2EDF"/>
    <w:rsid w:val="000A3EAA"/>
    <w:rsid w:val="000B0AF6"/>
    <w:rsid w:val="000B2BCE"/>
    <w:rsid w:val="000B2CD3"/>
    <w:rsid w:val="000B4643"/>
    <w:rsid w:val="000C2816"/>
    <w:rsid w:val="000C5AC6"/>
    <w:rsid w:val="000C6A6D"/>
    <w:rsid w:val="000D05A0"/>
    <w:rsid w:val="000D1221"/>
    <w:rsid w:val="000D1609"/>
    <w:rsid w:val="000D24DA"/>
    <w:rsid w:val="000D4E05"/>
    <w:rsid w:val="000D54AA"/>
    <w:rsid w:val="000D7321"/>
    <w:rsid w:val="000E0031"/>
    <w:rsid w:val="000E5AF4"/>
    <w:rsid w:val="000E5F2F"/>
    <w:rsid w:val="000E60F8"/>
    <w:rsid w:val="000E616F"/>
    <w:rsid w:val="000F45A2"/>
    <w:rsid w:val="000F72F7"/>
    <w:rsid w:val="0010021F"/>
    <w:rsid w:val="0010077E"/>
    <w:rsid w:val="0010202C"/>
    <w:rsid w:val="00102E18"/>
    <w:rsid w:val="00103BFC"/>
    <w:rsid w:val="00104652"/>
    <w:rsid w:val="00112B95"/>
    <w:rsid w:val="00113323"/>
    <w:rsid w:val="0011697E"/>
    <w:rsid w:val="001173B6"/>
    <w:rsid w:val="00122B45"/>
    <w:rsid w:val="00124890"/>
    <w:rsid w:val="00126F2A"/>
    <w:rsid w:val="001270F4"/>
    <w:rsid w:val="00127524"/>
    <w:rsid w:val="001275A0"/>
    <w:rsid w:val="00130019"/>
    <w:rsid w:val="00131CF5"/>
    <w:rsid w:val="00133531"/>
    <w:rsid w:val="00134223"/>
    <w:rsid w:val="00136BE7"/>
    <w:rsid w:val="00137C30"/>
    <w:rsid w:val="00142B14"/>
    <w:rsid w:val="00142E81"/>
    <w:rsid w:val="00143126"/>
    <w:rsid w:val="0014342D"/>
    <w:rsid w:val="001460E6"/>
    <w:rsid w:val="00151DBC"/>
    <w:rsid w:val="00152674"/>
    <w:rsid w:val="00152C82"/>
    <w:rsid w:val="00155A0C"/>
    <w:rsid w:val="0015746B"/>
    <w:rsid w:val="00160BB5"/>
    <w:rsid w:val="0016762F"/>
    <w:rsid w:val="001724D6"/>
    <w:rsid w:val="00172665"/>
    <w:rsid w:val="00175C3A"/>
    <w:rsid w:val="0017737A"/>
    <w:rsid w:val="00180162"/>
    <w:rsid w:val="00180E70"/>
    <w:rsid w:val="00182BDC"/>
    <w:rsid w:val="00183825"/>
    <w:rsid w:val="00183C9D"/>
    <w:rsid w:val="00190F04"/>
    <w:rsid w:val="001943C3"/>
    <w:rsid w:val="00194F74"/>
    <w:rsid w:val="00195E99"/>
    <w:rsid w:val="001966FE"/>
    <w:rsid w:val="00197BEE"/>
    <w:rsid w:val="001A0647"/>
    <w:rsid w:val="001A49A2"/>
    <w:rsid w:val="001A700A"/>
    <w:rsid w:val="001B2094"/>
    <w:rsid w:val="001B522F"/>
    <w:rsid w:val="001B5E4B"/>
    <w:rsid w:val="001C0E9F"/>
    <w:rsid w:val="001C1B12"/>
    <w:rsid w:val="001C5296"/>
    <w:rsid w:val="001C6E8A"/>
    <w:rsid w:val="001C752D"/>
    <w:rsid w:val="001D1CC7"/>
    <w:rsid w:val="001D1FEF"/>
    <w:rsid w:val="001D33B8"/>
    <w:rsid w:val="001D5F78"/>
    <w:rsid w:val="001D6BD4"/>
    <w:rsid w:val="001D7B36"/>
    <w:rsid w:val="001E1534"/>
    <w:rsid w:val="001E1807"/>
    <w:rsid w:val="001F0711"/>
    <w:rsid w:val="001F0AD1"/>
    <w:rsid w:val="001F13EB"/>
    <w:rsid w:val="001F5DB6"/>
    <w:rsid w:val="001F72FA"/>
    <w:rsid w:val="002014F9"/>
    <w:rsid w:val="00204B5E"/>
    <w:rsid w:val="00205B9C"/>
    <w:rsid w:val="002100E9"/>
    <w:rsid w:val="00212C9A"/>
    <w:rsid w:val="00214FEE"/>
    <w:rsid w:val="00216E4C"/>
    <w:rsid w:val="00220C30"/>
    <w:rsid w:val="00221153"/>
    <w:rsid w:val="00221EE7"/>
    <w:rsid w:val="002240AA"/>
    <w:rsid w:val="00225B6A"/>
    <w:rsid w:val="00230BEE"/>
    <w:rsid w:val="002328D8"/>
    <w:rsid w:val="00232E3F"/>
    <w:rsid w:val="00233084"/>
    <w:rsid w:val="002343FD"/>
    <w:rsid w:val="0023606D"/>
    <w:rsid w:val="002362D8"/>
    <w:rsid w:val="00240B05"/>
    <w:rsid w:val="0024407E"/>
    <w:rsid w:val="00246EA8"/>
    <w:rsid w:val="00247429"/>
    <w:rsid w:val="00247736"/>
    <w:rsid w:val="00247E62"/>
    <w:rsid w:val="00257D36"/>
    <w:rsid w:val="002602AC"/>
    <w:rsid w:val="00261A9D"/>
    <w:rsid w:val="002645A5"/>
    <w:rsid w:val="002655D5"/>
    <w:rsid w:val="002668D6"/>
    <w:rsid w:val="00266E26"/>
    <w:rsid w:val="0027162F"/>
    <w:rsid w:val="00281E0B"/>
    <w:rsid w:val="00282DAE"/>
    <w:rsid w:val="00283426"/>
    <w:rsid w:val="002860E7"/>
    <w:rsid w:val="00286724"/>
    <w:rsid w:val="00286ACD"/>
    <w:rsid w:val="00286CAA"/>
    <w:rsid w:val="00286D1B"/>
    <w:rsid w:val="002953F0"/>
    <w:rsid w:val="002957EB"/>
    <w:rsid w:val="0029593B"/>
    <w:rsid w:val="002A357E"/>
    <w:rsid w:val="002A35BA"/>
    <w:rsid w:val="002A4672"/>
    <w:rsid w:val="002A5D92"/>
    <w:rsid w:val="002A69E3"/>
    <w:rsid w:val="002B0933"/>
    <w:rsid w:val="002B17A7"/>
    <w:rsid w:val="002B3003"/>
    <w:rsid w:val="002B3FA0"/>
    <w:rsid w:val="002B6759"/>
    <w:rsid w:val="002B683A"/>
    <w:rsid w:val="002C09DC"/>
    <w:rsid w:val="002C1789"/>
    <w:rsid w:val="002C195F"/>
    <w:rsid w:val="002C5D67"/>
    <w:rsid w:val="002C6CB7"/>
    <w:rsid w:val="002D0824"/>
    <w:rsid w:val="002D3BC2"/>
    <w:rsid w:val="002D5DC9"/>
    <w:rsid w:val="002D7DF3"/>
    <w:rsid w:val="002E13CF"/>
    <w:rsid w:val="002E233D"/>
    <w:rsid w:val="002E297F"/>
    <w:rsid w:val="002E3E4E"/>
    <w:rsid w:val="002E47BF"/>
    <w:rsid w:val="002E7C97"/>
    <w:rsid w:val="002E7F79"/>
    <w:rsid w:val="002F0194"/>
    <w:rsid w:val="002F353F"/>
    <w:rsid w:val="002F37DB"/>
    <w:rsid w:val="002F505C"/>
    <w:rsid w:val="002F59D8"/>
    <w:rsid w:val="002F5B8B"/>
    <w:rsid w:val="002F60DE"/>
    <w:rsid w:val="003009DA"/>
    <w:rsid w:val="0030467D"/>
    <w:rsid w:val="003053A4"/>
    <w:rsid w:val="003054A8"/>
    <w:rsid w:val="00305AF2"/>
    <w:rsid w:val="003060A5"/>
    <w:rsid w:val="003063A4"/>
    <w:rsid w:val="00307642"/>
    <w:rsid w:val="00307FC2"/>
    <w:rsid w:val="0031153F"/>
    <w:rsid w:val="0031461E"/>
    <w:rsid w:val="00315C8F"/>
    <w:rsid w:val="00316B67"/>
    <w:rsid w:val="003178D8"/>
    <w:rsid w:val="00317E6A"/>
    <w:rsid w:val="00317F47"/>
    <w:rsid w:val="0032319B"/>
    <w:rsid w:val="00325015"/>
    <w:rsid w:val="0032756E"/>
    <w:rsid w:val="00331ADA"/>
    <w:rsid w:val="00332D0B"/>
    <w:rsid w:val="00333717"/>
    <w:rsid w:val="00333B61"/>
    <w:rsid w:val="003363A5"/>
    <w:rsid w:val="00336868"/>
    <w:rsid w:val="00341011"/>
    <w:rsid w:val="00344EAB"/>
    <w:rsid w:val="00347842"/>
    <w:rsid w:val="00347A82"/>
    <w:rsid w:val="00347D33"/>
    <w:rsid w:val="00347EBB"/>
    <w:rsid w:val="00347FEE"/>
    <w:rsid w:val="003504D0"/>
    <w:rsid w:val="003520CE"/>
    <w:rsid w:val="00357E65"/>
    <w:rsid w:val="00360471"/>
    <w:rsid w:val="00361D3C"/>
    <w:rsid w:val="00364DF8"/>
    <w:rsid w:val="00366DC0"/>
    <w:rsid w:val="0036754F"/>
    <w:rsid w:val="00367BE4"/>
    <w:rsid w:val="00370291"/>
    <w:rsid w:val="00376866"/>
    <w:rsid w:val="003773F1"/>
    <w:rsid w:val="00377A96"/>
    <w:rsid w:val="00381AE7"/>
    <w:rsid w:val="00382BA6"/>
    <w:rsid w:val="00385533"/>
    <w:rsid w:val="00386C78"/>
    <w:rsid w:val="003875DA"/>
    <w:rsid w:val="00387755"/>
    <w:rsid w:val="003929E9"/>
    <w:rsid w:val="00396A5E"/>
    <w:rsid w:val="003A0653"/>
    <w:rsid w:val="003A0987"/>
    <w:rsid w:val="003A3BCD"/>
    <w:rsid w:val="003B431B"/>
    <w:rsid w:val="003B4AF6"/>
    <w:rsid w:val="003B4FE6"/>
    <w:rsid w:val="003B6922"/>
    <w:rsid w:val="003C46D2"/>
    <w:rsid w:val="003D3A90"/>
    <w:rsid w:val="003D452A"/>
    <w:rsid w:val="003D58B1"/>
    <w:rsid w:val="003E1DED"/>
    <w:rsid w:val="003E2798"/>
    <w:rsid w:val="003E3E3C"/>
    <w:rsid w:val="003E4322"/>
    <w:rsid w:val="003E4B4F"/>
    <w:rsid w:val="003E50F7"/>
    <w:rsid w:val="003E6912"/>
    <w:rsid w:val="003F0EAC"/>
    <w:rsid w:val="003F1ACF"/>
    <w:rsid w:val="003F1F5D"/>
    <w:rsid w:val="003F40B5"/>
    <w:rsid w:val="003F7951"/>
    <w:rsid w:val="004036E0"/>
    <w:rsid w:val="004067D3"/>
    <w:rsid w:val="004071E9"/>
    <w:rsid w:val="00411F90"/>
    <w:rsid w:val="00412370"/>
    <w:rsid w:val="00416CF0"/>
    <w:rsid w:val="00417821"/>
    <w:rsid w:val="004214BD"/>
    <w:rsid w:val="004220EA"/>
    <w:rsid w:val="00423ADB"/>
    <w:rsid w:val="00423D81"/>
    <w:rsid w:val="004279DE"/>
    <w:rsid w:val="00427EFF"/>
    <w:rsid w:val="0043026F"/>
    <w:rsid w:val="00430801"/>
    <w:rsid w:val="00431EB4"/>
    <w:rsid w:val="00432A6E"/>
    <w:rsid w:val="00434EED"/>
    <w:rsid w:val="004376C1"/>
    <w:rsid w:val="004444D2"/>
    <w:rsid w:val="00445171"/>
    <w:rsid w:val="004462BF"/>
    <w:rsid w:val="004506EA"/>
    <w:rsid w:val="0045099F"/>
    <w:rsid w:val="00450AA0"/>
    <w:rsid w:val="0045121A"/>
    <w:rsid w:val="00451C8E"/>
    <w:rsid w:val="00452331"/>
    <w:rsid w:val="004527DA"/>
    <w:rsid w:val="0045522C"/>
    <w:rsid w:val="00457480"/>
    <w:rsid w:val="0045792D"/>
    <w:rsid w:val="00460B8F"/>
    <w:rsid w:val="00461EFF"/>
    <w:rsid w:val="004627AB"/>
    <w:rsid w:val="00462C60"/>
    <w:rsid w:val="00465D49"/>
    <w:rsid w:val="0046700A"/>
    <w:rsid w:val="00470894"/>
    <w:rsid w:val="00472D20"/>
    <w:rsid w:val="004731E9"/>
    <w:rsid w:val="00473437"/>
    <w:rsid w:val="004770AB"/>
    <w:rsid w:val="00480C6A"/>
    <w:rsid w:val="00487260"/>
    <w:rsid w:val="00487565"/>
    <w:rsid w:val="004875F6"/>
    <w:rsid w:val="00487748"/>
    <w:rsid w:val="00490EA9"/>
    <w:rsid w:val="00492307"/>
    <w:rsid w:val="004929EB"/>
    <w:rsid w:val="0049319B"/>
    <w:rsid w:val="004947BF"/>
    <w:rsid w:val="00494C96"/>
    <w:rsid w:val="00495BF4"/>
    <w:rsid w:val="004975E5"/>
    <w:rsid w:val="004A40FE"/>
    <w:rsid w:val="004A6212"/>
    <w:rsid w:val="004A7F55"/>
    <w:rsid w:val="004C27C2"/>
    <w:rsid w:val="004C3F57"/>
    <w:rsid w:val="004C67AA"/>
    <w:rsid w:val="004D066B"/>
    <w:rsid w:val="004D10E5"/>
    <w:rsid w:val="004D190F"/>
    <w:rsid w:val="004D2A79"/>
    <w:rsid w:val="004D768C"/>
    <w:rsid w:val="004E2439"/>
    <w:rsid w:val="004E2FFB"/>
    <w:rsid w:val="004E3A01"/>
    <w:rsid w:val="004E3A9F"/>
    <w:rsid w:val="004E3B6C"/>
    <w:rsid w:val="004E3DEB"/>
    <w:rsid w:val="004E61FA"/>
    <w:rsid w:val="004E759B"/>
    <w:rsid w:val="004F4204"/>
    <w:rsid w:val="004F5E81"/>
    <w:rsid w:val="004F61F8"/>
    <w:rsid w:val="00502276"/>
    <w:rsid w:val="00502ED9"/>
    <w:rsid w:val="00503832"/>
    <w:rsid w:val="00503A68"/>
    <w:rsid w:val="00504744"/>
    <w:rsid w:val="00504A50"/>
    <w:rsid w:val="005134DA"/>
    <w:rsid w:val="00515B25"/>
    <w:rsid w:val="005171B2"/>
    <w:rsid w:val="005214A0"/>
    <w:rsid w:val="00521591"/>
    <w:rsid w:val="0052459D"/>
    <w:rsid w:val="00525B89"/>
    <w:rsid w:val="005277AC"/>
    <w:rsid w:val="0053170F"/>
    <w:rsid w:val="00531717"/>
    <w:rsid w:val="005321DF"/>
    <w:rsid w:val="005368B5"/>
    <w:rsid w:val="00537B30"/>
    <w:rsid w:val="00537BD9"/>
    <w:rsid w:val="005400D3"/>
    <w:rsid w:val="00547101"/>
    <w:rsid w:val="005514E3"/>
    <w:rsid w:val="0055510C"/>
    <w:rsid w:val="005569E3"/>
    <w:rsid w:val="005579E6"/>
    <w:rsid w:val="00557FDB"/>
    <w:rsid w:val="005602EE"/>
    <w:rsid w:val="005604BA"/>
    <w:rsid w:val="00560679"/>
    <w:rsid w:val="00562111"/>
    <w:rsid w:val="00563902"/>
    <w:rsid w:val="00563BE8"/>
    <w:rsid w:val="0056480F"/>
    <w:rsid w:val="005653F5"/>
    <w:rsid w:val="00566D21"/>
    <w:rsid w:val="00570B69"/>
    <w:rsid w:val="00571710"/>
    <w:rsid w:val="00571A51"/>
    <w:rsid w:val="00574DAE"/>
    <w:rsid w:val="00580A3E"/>
    <w:rsid w:val="0058372A"/>
    <w:rsid w:val="0058548C"/>
    <w:rsid w:val="005913AC"/>
    <w:rsid w:val="0059294A"/>
    <w:rsid w:val="00595420"/>
    <w:rsid w:val="005A1EB6"/>
    <w:rsid w:val="005A4201"/>
    <w:rsid w:val="005A6699"/>
    <w:rsid w:val="005A6B65"/>
    <w:rsid w:val="005B197E"/>
    <w:rsid w:val="005B1E6F"/>
    <w:rsid w:val="005B4BFD"/>
    <w:rsid w:val="005B5618"/>
    <w:rsid w:val="005B630C"/>
    <w:rsid w:val="005B66D4"/>
    <w:rsid w:val="005B6C33"/>
    <w:rsid w:val="005B7B07"/>
    <w:rsid w:val="005C41A9"/>
    <w:rsid w:val="005C73D4"/>
    <w:rsid w:val="005D1B5E"/>
    <w:rsid w:val="005D4163"/>
    <w:rsid w:val="005D4D57"/>
    <w:rsid w:val="005D616E"/>
    <w:rsid w:val="005E2040"/>
    <w:rsid w:val="005E7101"/>
    <w:rsid w:val="005F7F61"/>
    <w:rsid w:val="00600881"/>
    <w:rsid w:val="00600EC0"/>
    <w:rsid w:val="006037CA"/>
    <w:rsid w:val="00605708"/>
    <w:rsid w:val="006073A2"/>
    <w:rsid w:val="00611BF5"/>
    <w:rsid w:val="00614E82"/>
    <w:rsid w:val="00616400"/>
    <w:rsid w:val="00617D81"/>
    <w:rsid w:val="0062013E"/>
    <w:rsid w:val="00620224"/>
    <w:rsid w:val="00620243"/>
    <w:rsid w:val="006275CB"/>
    <w:rsid w:val="00627E16"/>
    <w:rsid w:val="00630EEA"/>
    <w:rsid w:val="006342E0"/>
    <w:rsid w:val="00635854"/>
    <w:rsid w:val="00635D6A"/>
    <w:rsid w:val="006367B2"/>
    <w:rsid w:val="00636DEF"/>
    <w:rsid w:val="0064002E"/>
    <w:rsid w:val="00640FC6"/>
    <w:rsid w:val="00642F20"/>
    <w:rsid w:val="00644DA0"/>
    <w:rsid w:val="00650BF6"/>
    <w:rsid w:val="006538DC"/>
    <w:rsid w:val="00656259"/>
    <w:rsid w:val="00660482"/>
    <w:rsid w:val="006617E1"/>
    <w:rsid w:val="00662374"/>
    <w:rsid w:val="00662D41"/>
    <w:rsid w:val="00665F04"/>
    <w:rsid w:val="0067006C"/>
    <w:rsid w:val="006715DC"/>
    <w:rsid w:val="0067192A"/>
    <w:rsid w:val="00672626"/>
    <w:rsid w:val="00673301"/>
    <w:rsid w:val="00673918"/>
    <w:rsid w:val="00674DD9"/>
    <w:rsid w:val="006755F7"/>
    <w:rsid w:val="00676A9B"/>
    <w:rsid w:val="006771BE"/>
    <w:rsid w:val="00680B55"/>
    <w:rsid w:val="00681007"/>
    <w:rsid w:val="00681F47"/>
    <w:rsid w:val="006833CE"/>
    <w:rsid w:val="00684ADA"/>
    <w:rsid w:val="006860E7"/>
    <w:rsid w:val="006905D1"/>
    <w:rsid w:val="00691A27"/>
    <w:rsid w:val="00693061"/>
    <w:rsid w:val="00695942"/>
    <w:rsid w:val="006A1882"/>
    <w:rsid w:val="006A367D"/>
    <w:rsid w:val="006A4397"/>
    <w:rsid w:val="006A4AAA"/>
    <w:rsid w:val="006A4ED4"/>
    <w:rsid w:val="006A6368"/>
    <w:rsid w:val="006A651F"/>
    <w:rsid w:val="006A6C0E"/>
    <w:rsid w:val="006B3732"/>
    <w:rsid w:val="006B5700"/>
    <w:rsid w:val="006B77B6"/>
    <w:rsid w:val="006C1B4F"/>
    <w:rsid w:val="006C64AB"/>
    <w:rsid w:val="006C6B52"/>
    <w:rsid w:val="006C7698"/>
    <w:rsid w:val="006D3C44"/>
    <w:rsid w:val="006D3D11"/>
    <w:rsid w:val="006D4212"/>
    <w:rsid w:val="006D550E"/>
    <w:rsid w:val="006E3B09"/>
    <w:rsid w:val="006E4EF7"/>
    <w:rsid w:val="006E610D"/>
    <w:rsid w:val="006E61A5"/>
    <w:rsid w:val="006F0EF0"/>
    <w:rsid w:val="006F3B89"/>
    <w:rsid w:val="006F5962"/>
    <w:rsid w:val="007011BE"/>
    <w:rsid w:val="007028F9"/>
    <w:rsid w:val="00704203"/>
    <w:rsid w:val="00705D59"/>
    <w:rsid w:val="00713CFC"/>
    <w:rsid w:val="00717A13"/>
    <w:rsid w:val="00717C5E"/>
    <w:rsid w:val="007202F7"/>
    <w:rsid w:val="007219D6"/>
    <w:rsid w:val="007236B4"/>
    <w:rsid w:val="00724CE2"/>
    <w:rsid w:val="00731B7C"/>
    <w:rsid w:val="00733C69"/>
    <w:rsid w:val="00733DDC"/>
    <w:rsid w:val="00734D75"/>
    <w:rsid w:val="007365CC"/>
    <w:rsid w:val="0073694B"/>
    <w:rsid w:val="0074196B"/>
    <w:rsid w:val="00743AB5"/>
    <w:rsid w:val="00747E91"/>
    <w:rsid w:val="0075068D"/>
    <w:rsid w:val="0075091F"/>
    <w:rsid w:val="00750F6B"/>
    <w:rsid w:val="00752598"/>
    <w:rsid w:val="0075349F"/>
    <w:rsid w:val="00761AE8"/>
    <w:rsid w:val="007640E5"/>
    <w:rsid w:val="00767E91"/>
    <w:rsid w:val="0077076A"/>
    <w:rsid w:val="00772673"/>
    <w:rsid w:val="00773A8E"/>
    <w:rsid w:val="00776AC0"/>
    <w:rsid w:val="0077723B"/>
    <w:rsid w:val="0078000B"/>
    <w:rsid w:val="00780279"/>
    <w:rsid w:val="007807BC"/>
    <w:rsid w:val="00782387"/>
    <w:rsid w:val="00782E73"/>
    <w:rsid w:val="00783254"/>
    <w:rsid w:val="007833CA"/>
    <w:rsid w:val="00786274"/>
    <w:rsid w:val="0078631B"/>
    <w:rsid w:val="00792A80"/>
    <w:rsid w:val="00792E7D"/>
    <w:rsid w:val="007931A1"/>
    <w:rsid w:val="007931AB"/>
    <w:rsid w:val="0079540C"/>
    <w:rsid w:val="007A2900"/>
    <w:rsid w:val="007A339D"/>
    <w:rsid w:val="007A5D3B"/>
    <w:rsid w:val="007B1D39"/>
    <w:rsid w:val="007B33F3"/>
    <w:rsid w:val="007B5C8C"/>
    <w:rsid w:val="007B65A5"/>
    <w:rsid w:val="007C0474"/>
    <w:rsid w:val="007C197F"/>
    <w:rsid w:val="007C5760"/>
    <w:rsid w:val="007C66B9"/>
    <w:rsid w:val="007D1DFB"/>
    <w:rsid w:val="007D213E"/>
    <w:rsid w:val="007D445B"/>
    <w:rsid w:val="007D7181"/>
    <w:rsid w:val="007E0383"/>
    <w:rsid w:val="007E1AEC"/>
    <w:rsid w:val="007E2B36"/>
    <w:rsid w:val="007E5693"/>
    <w:rsid w:val="007E6F43"/>
    <w:rsid w:val="007F0B23"/>
    <w:rsid w:val="007F1838"/>
    <w:rsid w:val="007F2C55"/>
    <w:rsid w:val="007F5840"/>
    <w:rsid w:val="007F5D55"/>
    <w:rsid w:val="00801CE1"/>
    <w:rsid w:val="00806DFF"/>
    <w:rsid w:val="0080792B"/>
    <w:rsid w:val="00811EE6"/>
    <w:rsid w:val="00814B59"/>
    <w:rsid w:val="008150F6"/>
    <w:rsid w:val="0081534A"/>
    <w:rsid w:val="00817F3D"/>
    <w:rsid w:val="00820C4D"/>
    <w:rsid w:val="00820E80"/>
    <w:rsid w:val="00825644"/>
    <w:rsid w:val="00826393"/>
    <w:rsid w:val="00834599"/>
    <w:rsid w:val="00835499"/>
    <w:rsid w:val="00835FDD"/>
    <w:rsid w:val="00841314"/>
    <w:rsid w:val="00842967"/>
    <w:rsid w:val="00843F21"/>
    <w:rsid w:val="0084452A"/>
    <w:rsid w:val="00845468"/>
    <w:rsid w:val="00850C5D"/>
    <w:rsid w:val="00853EB1"/>
    <w:rsid w:val="00860AF8"/>
    <w:rsid w:val="008617C0"/>
    <w:rsid w:val="008633DC"/>
    <w:rsid w:val="00865267"/>
    <w:rsid w:val="0086578E"/>
    <w:rsid w:val="00865AAB"/>
    <w:rsid w:val="00865F0D"/>
    <w:rsid w:val="00866A7E"/>
    <w:rsid w:val="00867C37"/>
    <w:rsid w:val="00871B87"/>
    <w:rsid w:val="00883395"/>
    <w:rsid w:val="008933FA"/>
    <w:rsid w:val="00893907"/>
    <w:rsid w:val="00897A21"/>
    <w:rsid w:val="008A3D65"/>
    <w:rsid w:val="008A46D6"/>
    <w:rsid w:val="008A74BA"/>
    <w:rsid w:val="008B0617"/>
    <w:rsid w:val="008B27BA"/>
    <w:rsid w:val="008B6DD4"/>
    <w:rsid w:val="008B79E2"/>
    <w:rsid w:val="008C09B6"/>
    <w:rsid w:val="008C0B80"/>
    <w:rsid w:val="008C1564"/>
    <w:rsid w:val="008C16EB"/>
    <w:rsid w:val="008C18F7"/>
    <w:rsid w:val="008C2DB4"/>
    <w:rsid w:val="008C33F9"/>
    <w:rsid w:val="008C7804"/>
    <w:rsid w:val="008C7837"/>
    <w:rsid w:val="008D162B"/>
    <w:rsid w:val="008D18C8"/>
    <w:rsid w:val="008D1A55"/>
    <w:rsid w:val="008D3F8D"/>
    <w:rsid w:val="008D4BAB"/>
    <w:rsid w:val="008D60EF"/>
    <w:rsid w:val="008D7D3F"/>
    <w:rsid w:val="008E75F9"/>
    <w:rsid w:val="008E795F"/>
    <w:rsid w:val="008F20BE"/>
    <w:rsid w:val="008F2A71"/>
    <w:rsid w:val="008F31FA"/>
    <w:rsid w:val="008F62CF"/>
    <w:rsid w:val="00901ACB"/>
    <w:rsid w:val="00901AEE"/>
    <w:rsid w:val="00902C2A"/>
    <w:rsid w:val="00903C00"/>
    <w:rsid w:val="00904902"/>
    <w:rsid w:val="00904BC6"/>
    <w:rsid w:val="0090511A"/>
    <w:rsid w:val="0090662B"/>
    <w:rsid w:val="00911AB8"/>
    <w:rsid w:val="00923C6C"/>
    <w:rsid w:val="00925100"/>
    <w:rsid w:val="00932652"/>
    <w:rsid w:val="00932A8D"/>
    <w:rsid w:val="009338F1"/>
    <w:rsid w:val="009353AD"/>
    <w:rsid w:val="009421C3"/>
    <w:rsid w:val="00943E89"/>
    <w:rsid w:val="009478D7"/>
    <w:rsid w:val="00947CA0"/>
    <w:rsid w:val="009518D9"/>
    <w:rsid w:val="009520FF"/>
    <w:rsid w:val="00952190"/>
    <w:rsid w:val="00954434"/>
    <w:rsid w:val="00955EDC"/>
    <w:rsid w:val="00956090"/>
    <w:rsid w:val="00956750"/>
    <w:rsid w:val="009605F9"/>
    <w:rsid w:val="00963C94"/>
    <w:rsid w:val="0097419C"/>
    <w:rsid w:val="0097425D"/>
    <w:rsid w:val="00976B88"/>
    <w:rsid w:val="00980923"/>
    <w:rsid w:val="00982005"/>
    <w:rsid w:val="0098260F"/>
    <w:rsid w:val="00984071"/>
    <w:rsid w:val="00986190"/>
    <w:rsid w:val="00991D81"/>
    <w:rsid w:val="00991E15"/>
    <w:rsid w:val="009930F1"/>
    <w:rsid w:val="009939B9"/>
    <w:rsid w:val="00996AF2"/>
    <w:rsid w:val="00997B7C"/>
    <w:rsid w:val="009A2ED2"/>
    <w:rsid w:val="009A317D"/>
    <w:rsid w:val="009A5E82"/>
    <w:rsid w:val="009B1283"/>
    <w:rsid w:val="009B2DCE"/>
    <w:rsid w:val="009B2F63"/>
    <w:rsid w:val="009B45AC"/>
    <w:rsid w:val="009C082D"/>
    <w:rsid w:val="009C2E34"/>
    <w:rsid w:val="009C48C6"/>
    <w:rsid w:val="009C6033"/>
    <w:rsid w:val="009C628A"/>
    <w:rsid w:val="009C76E8"/>
    <w:rsid w:val="009D0A48"/>
    <w:rsid w:val="009D0B5A"/>
    <w:rsid w:val="009D0E1C"/>
    <w:rsid w:val="009D278D"/>
    <w:rsid w:val="009D2E38"/>
    <w:rsid w:val="009D436E"/>
    <w:rsid w:val="009E160A"/>
    <w:rsid w:val="009E2EE6"/>
    <w:rsid w:val="009E3F5A"/>
    <w:rsid w:val="009E5A42"/>
    <w:rsid w:val="009E5D5D"/>
    <w:rsid w:val="009E5ED6"/>
    <w:rsid w:val="009F29A0"/>
    <w:rsid w:val="009F4AD9"/>
    <w:rsid w:val="009F619F"/>
    <w:rsid w:val="009F7613"/>
    <w:rsid w:val="00A001FA"/>
    <w:rsid w:val="00A0075E"/>
    <w:rsid w:val="00A0276E"/>
    <w:rsid w:val="00A07A7E"/>
    <w:rsid w:val="00A105C6"/>
    <w:rsid w:val="00A11285"/>
    <w:rsid w:val="00A12C6A"/>
    <w:rsid w:val="00A207F2"/>
    <w:rsid w:val="00A21A80"/>
    <w:rsid w:val="00A21C54"/>
    <w:rsid w:val="00A22A8D"/>
    <w:rsid w:val="00A22DD6"/>
    <w:rsid w:val="00A23FB0"/>
    <w:rsid w:val="00A242A0"/>
    <w:rsid w:val="00A247E5"/>
    <w:rsid w:val="00A25A0D"/>
    <w:rsid w:val="00A263C3"/>
    <w:rsid w:val="00A264CF"/>
    <w:rsid w:val="00A27544"/>
    <w:rsid w:val="00A31BC1"/>
    <w:rsid w:val="00A32EF4"/>
    <w:rsid w:val="00A3658D"/>
    <w:rsid w:val="00A37995"/>
    <w:rsid w:val="00A37D50"/>
    <w:rsid w:val="00A4002A"/>
    <w:rsid w:val="00A43FFB"/>
    <w:rsid w:val="00A45582"/>
    <w:rsid w:val="00A477BC"/>
    <w:rsid w:val="00A51A7C"/>
    <w:rsid w:val="00A52508"/>
    <w:rsid w:val="00A56641"/>
    <w:rsid w:val="00A57BD8"/>
    <w:rsid w:val="00A628EA"/>
    <w:rsid w:val="00A64676"/>
    <w:rsid w:val="00A672C5"/>
    <w:rsid w:val="00A71018"/>
    <w:rsid w:val="00A71FC7"/>
    <w:rsid w:val="00A75FEF"/>
    <w:rsid w:val="00A80068"/>
    <w:rsid w:val="00A824A8"/>
    <w:rsid w:val="00A830B1"/>
    <w:rsid w:val="00A83DEA"/>
    <w:rsid w:val="00A84329"/>
    <w:rsid w:val="00A904E4"/>
    <w:rsid w:val="00A91D73"/>
    <w:rsid w:val="00A931F1"/>
    <w:rsid w:val="00A961AF"/>
    <w:rsid w:val="00A97FC1"/>
    <w:rsid w:val="00AA1C3C"/>
    <w:rsid w:val="00AB463D"/>
    <w:rsid w:val="00AB5450"/>
    <w:rsid w:val="00AB75F0"/>
    <w:rsid w:val="00AC2C4B"/>
    <w:rsid w:val="00AC4804"/>
    <w:rsid w:val="00AC50A8"/>
    <w:rsid w:val="00AC63AA"/>
    <w:rsid w:val="00AC7FC9"/>
    <w:rsid w:val="00AD3513"/>
    <w:rsid w:val="00AD3615"/>
    <w:rsid w:val="00AE2E96"/>
    <w:rsid w:val="00AE5E51"/>
    <w:rsid w:val="00AF023D"/>
    <w:rsid w:val="00AF2A2A"/>
    <w:rsid w:val="00AF3F88"/>
    <w:rsid w:val="00AF53C3"/>
    <w:rsid w:val="00AF6158"/>
    <w:rsid w:val="00AF7087"/>
    <w:rsid w:val="00B003D7"/>
    <w:rsid w:val="00B0040A"/>
    <w:rsid w:val="00B01AC4"/>
    <w:rsid w:val="00B02975"/>
    <w:rsid w:val="00B02BB7"/>
    <w:rsid w:val="00B0437E"/>
    <w:rsid w:val="00B04D0D"/>
    <w:rsid w:val="00B12B0F"/>
    <w:rsid w:val="00B138EA"/>
    <w:rsid w:val="00B1475F"/>
    <w:rsid w:val="00B15047"/>
    <w:rsid w:val="00B17222"/>
    <w:rsid w:val="00B17C1C"/>
    <w:rsid w:val="00B20DA3"/>
    <w:rsid w:val="00B23DB5"/>
    <w:rsid w:val="00B258EF"/>
    <w:rsid w:val="00B30A30"/>
    <w:rsid w:val="00B3128E"/>
    <w:rsid w:val="00B31748"/>
    <w:rsid w:val="00B32023"/>
    <w:rsid w:val="00B32CA4"/>
    <w:rsid w:val="00B33A32"/>
    <w:rsid w:val="00B34A98"/>
    <w:rsid w:val="00B4040A"/>
    <w:rsid w:val="00B41286"/>
    <w:rsid w:val="00B419CE"/>
    <w:rsid w:val="00B43232"/>
    <w:rsid w:val="00B478BC"/>
    <w:rsid w:val="00B50054"/>
    <w:rsid w:val="00B517BE"/>
    <w:rsid w:val="00B55488"/>
    <w:rsid w:val="00B62D0D"/>
    <w:rsid w:val="00B63A4C"/>
    <w:rsid w:val="00B63CED"/>
    <w:rsid w:val="00B64A7F"/>
    <w:rsid w:val="00B655CF"/>
    <w:rsid w:val="00B67A70"/>
    <w:rsid w:val="00B67D0C"/>
    <w:rsid w:val="00B72F97"/>
    <w:rsid w:val="00B73C95"/>
    <w:rsid w:val="00B75C1C"/>
    <w:rsid w:val="00B8049E"/>
    <w:rsid w:val="00B85C4E"/>
    <w:rsid w:val="00B87611"/>
    <w:rsid w:val="00B90656"/>
    <w:rsid w:val="00B9345B"/>
    <w:rsid w:val="00B95893"/>
    <w:rsid w:val="00B961B5"/>
    <w:rsid w:val="00B9743D"/>
    <w:rsid w:val="00BA2513"/>
    <w:rsid w:val="00BA2DA7"/>
    <w:rsid w:val="00BA3DD0"/>
    <w:rsid w:val="00BA4C87"/>
    <w:rsid w:val="00BA7DC4"/>
    <w:rsid w:val="00BB3E67"/>
    <w:rsid w:val="00BB65F6"/>
    <w:rsid w:val="00BB6E0E"/>
    <w:rsid w:val="00BC0E62"/>
    <w:rsid w:val="00BC0EC8"/>
    <w:rsid w:val="00BC2186"/>
    <w:rsid w:val="00BC2956"/>
    <w:rsid w:val="00BD0CDD"/>
    <w:rsid w:val="00BD2570"/>
    <w:rsid w:val="00BD31B2"/>
    <w:rsid w:val="00BD6F4B"/>
    <w:rsid w:val="00BD708D"/>
    <w:rsid w:val="00BE6F9E"/>
    <w:rsid w:val="00BF3691"/>
    <w:rsid w:val="00C0047A"/>
    <w:rsid w:val="00C01F30"/>
    <w:rsid w:val="00C03DEF"/>
    <w:rsid w:val="00C04C08"/>
    <w:rsid w:val="00C052DB"/>
    <w:rsid w:val="00C0539B"/>
    <w:rsid w:val="00C10DEE"/>
    <w:rsid w:val="00C157F5"/>
    <w:rsid w:val="00C165DF"/>
    <w:rsid w:val="00C1726E"/>
    <w:rsid w:val="00C1766A"/>
    <w:rsid w:val="00C17A12"/>
    <w:rsid w:val="00C20ED0"/>
    <w:rsid w:val="00C23FCC"/>
    <w:rsid w:val="00C250A6"/>
    <w:rsid w:val="00C25565"/>
    <w:rsid w:val="00C269F2"/>
    <w:rsid w:val="00C323AE"/>
    <w:rsid w:val="00C33A4C"/>
    <w:rsid w:val="00C3543B"/>
    <w:rsid w:val="00C40F94"/>
    <w:rsid w:val="00C445D5"/>
    <w:rsid w:val="00C44D61"/>
    <w:rsid w:val="00C44D9D"/>
    <w:rsid w:val="00C47E23"/>
    <w:rsid w:val="00C539AB"/>
    <w:rsid w:val="00C54270"/>
    <w:rsid w:val="00C543D9"/>
    <w:rsid w:val="00C5513B"/>
    <w:rsid w:val="00C5524A"/>
    <w:rsid w:val="00C55B1D"/>
    <w:rsid w:val="00C55B93"/>
    <w:rsid w:val="00C5668F"/>
    <w:rsid w:val="00C57195"/>
    <w:rsid w:val="00C60B97"/>
    <w:rsid w:val="00C63B91"/>
    <w:rsid w:val="00C64D1E"/>
    <w:rsid w:val="00C655FC"/>
    <w:rsid w:val="00C67750"/>
    <w:rsid w:val="00C67863"/>
    <w:rsid w:val="00C709FA"/>
    <w:rsid w:val="00C71091"/>
    <w:rsid w:val="00C72E17"/>
    <w:rsid w:val="00C731F0"/>
    <w:rsid w:val="00C755BC"/>
    <w:rsid w:val="00C757D8"/>
    <w:rsid w:val="00C758B7"/>
    <w:rsid w:val="00C77A6E"/>
    <w:rsid w:val="00C85879"/>
    <w:rsid w:val="00C8621F"/>
    <w:rsid w:val="00C862DD"/>
    <w:rsid w:val="00C902FD"/>
    <w:rsid w:val="00C90C58"/>
    <w:rsid w:val="00C91D40"/>
    <w:rsid w:val="00C91F19"/>
    <w:rsid w:val="00C91F99"/>
    <w:rsid w:val="00C92497"/>
    <w:rsid w:val="00C96B90"/>
    <w:rsid w:val="00C96E86"/>
    <w:rsid w:val="00C97096"/>
    <w:rsid w:val="00CA047E"/>
    <w:rsid w:val="00CA3A41"/>
    <w:rsid w:val="00CA79FA"/>
    <w:rsid w:val="00CA7E6D"/>
    <w:rsid w:val="00CB0179"/>
    <w:rsid w:val="00CB1136"/>
    <w:rsid w:val="00CB3CE7"/>
    <w:rsid w:val="00CB4328"/>
    <w:rsid w:val="00CB4A69"/>
    <w:rsid w:val="00CB56D5"/>
    <w:rsid w:val="00CB5C0B"/>
    <w:rsid w:val="00CB5C7E"/>
    <w:rsid w:val="00CB5D01"/>
    <w:rsid w:val="00CC358B"/>
    <w:rsid w:val="00CC45B5"/>
    <w:rsid w:val="00CC4EF7"/>
    <w:rsid w:val="00CC66B8"/>
    <w:rsid w:val="00CD33B0"/>
    <w:rsid w:val="00CD397E"/>
    <w:rsid w:val="00CD53FB"/>
    <w:rsid w:val="00CD7AFE"/>
    <w:rsid w:val="00CE2401"/>
    <w:rsid w:val="00CE6B3A"/>
    <w:rsid w:val="00CE7B86"/>
    <w:rsid w:val="00CF1711"/>
    <w:rsid w:val="00CF1E2B"/>
    <w:rsid w:val="00CF371E"/>
    <w:rsid w:val="00CF5527"/>
    <w:rsid w:val="00D06F14"/>
    <w:rsid w:val="00D10CAA"/>
    <w:rsid w:val="00D1163F"/>
    <w:rsid w:val="00D1226D"/>
    <w:rsid w:val="00D15DDF"/>
    <w:rsid w:val="00D15FFE"/>
    <w:rsid w:val="00D212A7"/>
    <w:rsid w:val="00D2575F"/>
    <w:rsid w:val="00D26CED"/>
    <w:rsid w:val="00D273A2"/>
    <w:rsid w:val="00D27F44"/>
    <w:rsid w:val="00D302B2"/>
    <w:rsid w:val="00D30D55"/>
    <w:rsid w:val="00D36AC4"/>
    <w:rsid w:val="00D40D57"/>
    <w:rsid w:val="00D45FF5"/>
    <w:rsid w:val="00D46CD8"/>
    <w:rsid w:val="00D50576"/>
    <w:rsid w:val="00D52AA7"/>
    <w:rsid w:val="00D52DB4"/>
    <w:rsid w:val="00D55B94"/>
    <w:rsid w:val="00D5730F"/>
    <w:rsid w:val="00D608E7"/>
    <w:rsid w:val="00D613D9"/>
    <w:rsid w:val="00D6299F"/>
    <w:rsid w:val="00D634F7"/>
    <w:rsid w:val="00D64785"/>
    <w:rsid w:val="00D675DF"/>
    <w:rsid w:val="00D71B27"/>
    <w:rsid w:val="00D733CB"/>
    <w:rsid w:val="00D76DAF"/>
    <w:rsid w:val="00D77010"/>
    <w:rsid w:val="00D77036"/>
    <w:rsid w:val="00D77335"/>
    <w:rsid w:val="00D815EE"/>
    <w:rsid w:val="00D81DE2"/>
    <w:rsid w:val="00D81F5E"/>
    <w:rsid w:val="00D838F9"/>
    <w:rsid w:val="00D85DC5"/>
    <w:rsid w:val="00D873F7"/>
    <w:rsid w:val="00D902FE"/>
    <w:rsid w:val="00D94ADA"/>
    <w:rsid w:val="00D95767"/>
    <w:rsid w:val="00D97A8B"/>
    <w:rsid w:val="00D97AE7"/>
    <w:rsid w:val="00DA23BB"/>
    <w:rsid w:val="00DA3005"/>
    <w:rsid w:val="00DB580C"/>
    <w:rsid w:val="00DC25FC"/>
    <w:rsid w:val="00DC3130"/>
    <w:rsid w:val="00DC59FD"/>
    <w:rsid w:val="00DD0622"/>
    <w:rsid w:val="00DD22F4"/>
    <w:rsid w:val="00DD35C2"/>
    <w:rsid w:val="00DD50ED"/>
    <w:rsid w:val="00DD535F"/>
    <w:rsid w:val="00DD5937"/>
    <w:rsid w:val="00DD708F"/>
    <w:rsid w:val="00DE50AC"/>
    <w:rsid w:val="00DE5D9F"/>
    <w:rsid w:val="00DE5F5C"/>
    <w:rsid w:val="00DE6420"/>
    <w:rsid w:val="00DE6F81"/>
    <w:rsid w:val="00DE7557"/>
    <w:rsid w:val="00DE789C"/>
    <w:rsid w:val="00DF11E1"/>
    <w:rsid w:val="00E01907"/>
    <w:rsid w:val="00E01930"/>
    <w:rsid w:val="00E043D1"/>
    <w:rsid w:val="00E127A1"/>
    <w:rsid w:val="00E12AC5"/>
    <w:rsid w:val="00E1770B"/>
    <w:rsid w:val="00E20D6F"/>
    <w:rsid w:val="00E26E3A"/>
    <w:rsid w:val="00E319A0"/>
    <w:rsid w:val="00E326C8"/>
    <w:rsid w:val="00E32BA4"/>
    <w:rsid w:val="00E346F3"/>
    <w:rsid w:val="00E43B88"/>
    <w:rsid w:val="00E44283"/>
    <w:rsid w:val="00E44B75"/>
    <w:rsid w:val="00E45078"/>
    <w:rsid w:val="00E46BDD"/>
    <w:rsid w:val="00E46E46"/>
    <w:rsid w:val="00E50B61"/>
    <w:rsid w:val="00E50B7F"/>
    <w:rsid w:val="00E5254D"/>
    <w:rsid w:val="00E539CA"/>
    <w:rsid w:val="00E55008"/>
    <w:rsid w:val="00E551A4"/>
    <w:rsid w:val="00E554BE"/>
    <w:rsid w:val="00E61512"/>
    <w:rsid w:val="00E618A7"/>
    <w:rsid w:val="00E61F93"/>
    <w:rsid w:val="00E6287C"/>
    <w:rsid w:val="00E645D7"/>
    <w:rsid w:val="00E66225"/>
    <w:rsid w:val="00E71E4E"/>
    <w:rsid w:val="00E733F7"/>
    <w:rsid w:val="00E75365"/>
    <w:rsid w:val="00E765D7"/>
    <w:rsid w:val="00E81EDD"/>
    <w:rsid w:val="00E86E0D"/>
    <w:rsid w:val="00E91B84"/>
    <w:rsid w:val="00E93A0D"/>
    <w:rsid w:val="00E93F36"/>
    <w:rsid w:val="00E945A0"/>
    <w:rsid w:val="00EA0CBD"/>
    <w:rsid w:val="00EA11E7"/>
    <w:rsid w:val="00EA26F6"/>
    <w:rsid w:val="00EA3E6F"/>
    <w:rsid w:val="00EA5A68"/>
    <w:rsid w:val="00EA7B41"/>
    <w:rsid w:val="00EB0386"/>
    <w:rsid w:val="00EB34DF"/>
    <w:rsid w:val="00EB3B16"/>
    <w:rsid w:val="00EB5A94"/>
    <w:rsid w:val="00EB7BAE"/>
    <w:rsid w:val="00EC1B4F"/>
    <w:rsid w:val="00EC3763"/>
    <w:rsid w:val="00EC3D1F"/>
    <w:rsid w:val="00EC6355"/>
    <w:rsid w:val="00EC68F9"/>
    <w:rsid w:val="00EC70CF"/>
    <w:rsid w:val="00EC71D7"/>
    <w:rsid w:val="00EE0C61"/>
    <w:rsid w:val="00EE31D4"/>
    <w:rsid w:val="00EE7196"/>
    <w:rsid w:val="00EE7377"/>
    <w:rsid w:val="00EF14B3"/>
    <w:rsid w:val="00EF291D"/>
    <w:rsid w:val="00EF2C56"/>
    <w:rsid w:val="00EF7BCB"/>
    <w:rsid w:val="00EF7E22"/>
    <w:rsid w:val="00F02E77"/>
    <w:rsid w:val="00F02ED6"/>
    <w:rsid w:val="00F05565"/>
    <w:rsid w:val="00F06083"/>
    <w:rsid w:val="00F0686C"/>
    <w:rsid w:val="00F06DF0"/>
    <w:rsid w:val="00F07F4D"/>
    <w:rsid w:val="00F116E4"/>
    <w:rsid w:val="00F12066"/>
    <w:rsid w:val="00F1293C"/>
    <w:rsid w:val="00F13CAE"/>
    <w:rsid w:val="00F166D0"/>
    <w:rsid w:val="00F179BE"/>
    <w:rsid w:val="00F20EC3"/>
    <w:rsid w:val="00F22216"/>
    <w:rsid w:val="00F2348E"/>
    <w:rsid w:val="00F30198"/>
    <w:rsid w:val="00F30A71"/>
    <w:rsid w:val="00F32281"/>
    <w:rsid w:val="00F335FB"/>
    <w:rsid w:val="00F3386F"/>
    <w:rsid w:val="00F34961"/>
    <w:rsid w:val="00F3669A"/>
    <w:rsid w:val="00F40E0B"/>
    <w:rsid w:val="00F44864"/>
    <w:rsid w:val="00F4570E"/>
    <w:rsid w:val="00F4640E"/>
    <w:rsid w:val="00F514A4"/>
    <w:rsid w:val="00F53794"/>
    <w:rsid w:val="00F5426D"/>
    <w:rsid w:val="00F562AD"/>
    <w:rsid w:val="00F56951"/>
    <w:rsid w:val="00F62D0F"/>
    <w:rsid w:val="00F6322E"/>
    <w:rsid w:val="00F65767"/>
    <w:rsid w:val="00F675A2"/>
    <w:rsid w:val="00F70E6D"/>
    <w:rsid w:val="00F73BEC"/>
    <w:rsid w:val="00F74436"/>
    <w:rsid w:val="00F7498B"/>
    <w:rsid w:val="00F82BFC"/>
    <w:rsid w:val="00F85FC0"/>
    <w:rsid w:val="00F861EC"/>
    <w:rsid w:val="00F8629D"/>
    <w:rsid w:val="00F86E84"/>
    <w:rsid w:val="00F9079A"/>
    <w:rsid w:val="00F93215"/>
    <w:rsid w:val="00FA7981"/>
    <w:rsid w:val="00FA7FBE"/>
    <w:rsid w:val="00FB0CFE"/>
    <w:rsid w:val="00FB5671"/>
    <w:rsid w:val="00FC60B8"/>
    <w:rsid w:val="00FC652C"/>
    <w:rsid w:val="00FC6818"/>
    <w:rsid w:val="00FC74EA"/>
    <w:rsid w:val="00FC7CDE"/>
    <w:rsid w:val="00FD112C"/>
    <w:rsid w:val="00FD53EB"/>
    <w:rsid w:val="00FD7929"/>
    <w:rsid w:val="00FE338B"/>
    <w:rsid w:val="00FE50F2"/>
    <w:rsid w:val="00FE5D85"/>
    <w:rsid w:val="00FF1739"/>
    <w:rsid w:val="00FF2844"/>
    <w:rsid w:val="00FF2F8A"/>
    <w:rsid w:val="00FF4579"/>
    <w:rsid w:val="00FF5A4F"/>
    <w:rsid w:val="00FF5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FA35EED9-8D66-4B74-9303-519E10EC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CF1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ita.rudgalv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28B6-2A38-4DC2-88C3-08B57662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0</TotalTime>
  <Pages>1</Pages>
  <Words>541</Words>
  <Characters>309</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849</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cp:lastPrinted>2023-05-16T06:34:00Z</cp:lastPrinted>
  <dcterms:created xsi:type="dcterms:W3CDTF">2025-11-13T14:24:00Z</dcterms:created>
  <dcterms:modified xsi:type="dcterms:W3CDTF">2025-11-13T14:24:00Z</dcterms:modified>
</cp:coreProperties>
</file>